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DAACB6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10B53">
        <w:rPr>
          <w:b/>
          <w:noProof/>
          <w:sz w:val="24"/>
        </w:rPr>
        <w:t>5</w:t>
      </w:r>
      <w:r w:rsidR="00E968F6">
        <w:rPr>
          <w:b/>
          <w:noProof/>
          <w:sz w:val="24"/>
        </w:rPr>
        <w:t>681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32E10" w:rsidR="001E41F3" w:rsidRPr="00410371" w:rsidRDefault="004E5F84" w:rsidP="004903B4">
            <w:pPr>
              <w:pStyle w:val="CRCoverPage"/>
              <w:spacing w:after="0"/>
              <w:jc w:val="right"/>
              <w:rPr>
                <w:b/>
                <w:noProof/>
                <w:sz w:val="28"/>
              </w:rPr>
            </w:pPr>
            <w:r>
              <w:fldChar w:fldCharType="begin"/>
            </w:r>
            <w:r>
              <w:instrText xml:space="preserve"> DOCPROPERTY  Spec#  \* MERGEFORMAT </w:instrText>
            </w:r>
            <w:r>
              <w:fldChar w:fldCharType="separate"/>
            </w:r>
            <w:r w:rsidR="004903B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A0923" w:rsidR="001E41F3" w:rsidRPr="00410371" w:rsidRDefault="004E5F84" w:rsidP="00D4090F">
            <w:pPr>
              <w:pStyle w:val="CRCoverPage"/>
              <w:spacing w:after="0"/>
              <w:rPr>
                <w:noProof/>
              </w:rPr>
            </w:pPr>
            <w:r>
              <w:fldChar w:fldCharType="begin"/>
            </w:r>
            <w:r>
              <w:instrText xml:space="preserve"> DOCPROPERTY  Cr#  \* MERGEFORMAT </w:instrText>
            </w:r>
            <w:r>
              <w:fldChar w:fldCharType="separate"/>
            </w:r>
            <w:r w:rsidR="002D305E">
              <w:rPr>
                <w:b/>
                <w:noProof/>
                <w:sz w:val="28"/>
              </w:rPr>
              <w:t>5</w:t>
            </w:r>
            <w:r w:rsidR="00D4090F">
              <w:rPr>
                <w:b/>
                <w:noProof/>
                <w:sz w:val="28"/>
              </w:rPr>
              <w:t>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2153B" w:rsidR="001E41F3" w:rsidRPr="00410371" w:rsidRDefault="001E41F3" w:rsidP="00367E24">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98C1" w:rsidR="001E41F3" w:rsidRPr="00410371" w:rsidRDefault="004E5F84" w:rsidP="005C5FB1">
            <w:pPr>
              <w:pStyle w:val="CRCoverPage"/>
              <w:spacing w:after="0"/>
              <w:jc w:val="center"/>
              <w:rPr>
                <w:noProof/>
                <w:sz w:val="28"/>
              </w:rPr>
            </w:pPr>
            <w:r>
              <w:fldChar w:fldCharType="begin"/>
            </w:r>
            <w:r>
              <w:instrText xml:space="preserve"> DOCPROPERTY  Version  \* MERGEFORMAT </w:instrText>
            </w:r>
            <w:r>
              <w:fldChar w:fldCharType="separate"/>
            </w:r>
            <w:r w:rsidR="005C5FB1">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C4EF17" w:rsidR="00F25D98" w:rsidRDefault="00952D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0887B" w:rsidR="001E41F3" w:rsidRDefault="00475513" w:rsidP="00475513">
            <w:pPr>
              <w:pStyle w:val="CRCoverPage"/>
              <w:spacing w:after="0"/>
              <w:ind w:left="100"/>
              <w:rPr>
                <w:noProof/>
              </w:rPr>
            </w:pPr>
            <w:r w:rsidRPr="00475513">
              <w:t>Forbidden SNPN list for localized services for 3GPP access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92898" w:rsidR="001E41F3" w:rsidRDefault="004E5F84" w:rsidP="00D452AA">
            <w:pPr>
              <w:pStyle w:val="CRCoverPage"/>
              <w:spacing w:after="0"/>
              <w:ind w:left="100"/>
              <w:rPr>
                <w:noProof/>
              </w:rPr>
            </w:pPr>
            <w:r>
              <w:fldChar w:fldCharType="begin"/>
            </w:r>
            <w:r>
              <w:instrText xml:space="preserve"> DOCPROPERTY  SourceIfWg  \* MERGEFORMAT </w:instrText>
            </w:r>
            <w:r>
              <w:fldChar w:fldCharType="separate"/>
            </w:r>
            <w:r w:rsidR="00D452A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76887" w:rsidR="001E41F3" w:rsidRDefault="004E5F84" w:rsidP="009B7C01">
            <w:pPr>
              <w:pStyle w:val="CRCoverPage"/>
              <w:spacing w:after="0"/>
              <w:ind w:left="100"/>
              <w:rPr>
                <w:noProof/>
              </w:rPr>
            </w:pPr>
            <w:r>
              <w:fldChar w:fldCharType="begin"/>
            </w:r>
            <w:r>
              <w:instrText xml:space="preserve"> DOCPROPERTY  SourceIfTsg  \* MERGEFORMAT </w:instrText>
            </w:r>
            <w:r>
              <w:fldChar w:fldCharType="separate"/>
            </w:r>
            <w:r w:rsidR="009B7C0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5795A" w:rsidR="001E41F3" w:rsidRDefault="004E5F84" w:rsidP="00152FCF">
            <w:pPr>
              <w:pStyle w:val="CRCoverPage"/>
              <w:spacing w:after="0"/>
              <w:ind w:left="100"/>
              <w:rPr>
                <w:noProof/>
              </w:rPr>
            </w:pPr>
            <w:r>
              <w:fldChar w:fldCharType="begin"/>
            </w:r>
            <w:r>
              <w:instrText xml:space="preserve"> DOCPROPERTY  RelatedWis  \* MERGEFORMAT </w:instrText>
            </w:r>
            <w:r>
              <w:fldChar w:fldCharType="separate"/>
            </w:r>
            <w:r w:rsidR="00A8622E">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FF3DE" w:rsidR="001E41F3" w:rsidRDefault="004E5F84" w:rsidP="008E111D">
            <w:pPr>
              <w:pStyle w:val="CRCoverPage"/>
              <w:spacing w:after="0"/>
              <w:ind w:left="100"/>
              <w:rPr>
                <w:noProof/>
              </w:rPr>
            </w:pPr>
            <w:r>
              <w:fldChar w:fldCharType="begin"/>
            </w:r>
            <w:r>
              <w:instrText xml:space="preserve"> DOCPROPERTY  ResDate  \* MERGEFORMAT </w:instrText>
            </w:r>
            <w:r>
              <w:fldChar w:fldCharType="separate"/>
            </w:r>
            <w:r w:rsidR="008E111D">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77610" w:rsidR="001E41F3" w:rsidRDefault="004E5F84" w:rsidP="003A0EF9">
            <w:pPr>
              <w:pStyle w:val="CRCoverPage"/>
              <w:spacing w:after="0"/>
              <w:ind w:left="100" w:right="-609"/>
              <w:rPr>
                <w:b/>
                <w:noProof/>
              </w:rPr>
            </w:pPr>
            <w:r>
              <w:fldChar w:fldCharType="begin"/>
            </w:r>
            <w:r>
              <w:instrText xml:space="preserve"> DOCPROPERTY  Cat  \* MERGEFORMAT </w:instrText>
            </w:r>
            <w:r>
              <w:fldChar w:fldCharType="separate"/>
            </w:r>
            <w:r w:rsidR="003A0E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14A90" w:rsidR="001E41F3" w:rsidRDefault="004E5F84" w:rsidP="00960251">
            <w:pPr>
              <w:pStyle w:val="CRCoverPage"/>
              <w:spacing w:after="0"/>
              <w:ind w:left="100"/>
              <w:rPr>
                <w:noProof/>
              </w:rPr>
            </w:pPr>
            <w:r>
              <w:fldChar w:fldCharType="begin"/>
            </w:r>
            <w:r>
              <w:instrText xml:space="preserve"> DOCPROPERTY  Release  \* MERGEFORMAT </w:instrText>
            </w:r>
            <w:r>
              <w:fldChar w:fldCharType="separate"/>
            </w:r>
            <w:r w:rsidR="0096025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2434" w14:textId="77777777" w:rsidR="002923BC" w:rsidRDefault="002923BC" w:rsidP="002923BC">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p>
          <w:p w14:paraId="3E07C82A" w14:textId="77777777" w:rsidR="002923BC" w:rsidRDefault="002923BC" w:rsidP="002923BC">
            <w:pPr>
              <w:pStyle w:val="CRCoverPage"/>
              <w:spacing w:after="0"/>
              <w:ind w:left="100"/>
              <w:rPr>
                <w:noProof/>
              </w:rPr>
            </w:pPr>
          </w:p>
          <w:p w14:paraId="4B96D4F7" w14:textId="77777777" w:rsidR="002923BC" w:rsidRPr="00992D4E" w:rsidRDefault="002923BC" w:rsidP="002923BC">
            <w:pPr>
              <w:pStyle w:val="CRCoverPage"/>
              <w:spacing w:after="0"/>
              <w:ind w:left="100"/>
              <w:rPr>
                <w:i/>
                <w:noProof/>
              </w:rPr>
            </w:pPr>
            <w:r w:rsidRPr="00992D4E">
              <w:rPr>
                <w:i/>
                <w:noProof/>
              </w:rPr>
              <w:t>In addition, if the MS supports access to an SNPN providing access for localized services in SNPN, the MS shall maintain one list of "temporarily forbidden SNPNs for access for localized services in SNPN" and one list of "permanently forbidden SNPNs for access for localized services in SNPN" per entry of the "list of subscriber data" and per the PLMN subscription, the MS shall use the lists associated with the selected entry of the "list of subscriber data" or the selected PLMN subscription.</w:t>
            </w:r>
          </w:p>
          <w:p w14:paraId="7474DC2C" w14:textId="77777777" w:rsidR="002923BC" w:rsidRDefault="002923BC" w:rsidP="002923BC">
            <w:pPr>
              <w:pStyle w:val="CRCoverPage"/>
              <w:spacing w:after="0"/>
              <w:ind w:left="100"/>
              <w:rPr>
                <w:noProof/>
              </w:rPr>
            </w:pPr>
          </w:p>
          <w:p w14:paraId="422F7906" w14:textId="77777777" w:rsidR="002923BC" w:rsidRDefault="002923BC" w:rsidP="002923BC">
            <w:pPr>
              <w:pStyle w:val="CRCoverPage"/>
              <w:spacing w:after="0"/>
              <w:ind w:left="100"/>
              <w:rPr>
                <w:noProof/>
              </w:rPr>
            </w:pPr>
          </w:p>
          <w:p w14:paraId="3242AA88" w14:textId="77777777" w:rsidR="002923BC" w:rsidRDefault="002923BC" w:rsidP="002923BC">
            <w:pPr>
              <w:pStyle w:val="CRCoverPage"/>
              <w:spacing w:after="0"/>
              <w:ind w:left="100"/>
              <w:rPr>
                <w:noProof/>
              </w:rPr>
            </w:pPr>
            <w:r>
              <w:rPr>
                <w:noProof/>
              </w:rPr>
              <w:t>As per current standards, access to an SNPN for localized services are only over 3GPP access. As per 23.501</w:t>
            </w:r>
          </w:p>
          <w:p w14:paraId="4294E498" w14:textId="77777777" w:rsidR="002923BC" w:rsidRDefault="002923BC" w:rsidP="002923BC">
            <w:pPr>
              <w:pStyle w:val="CRCoverPage"/>
              <w:spacing w:after="0"/>
              <w:ind w:left="100"/>
              <w:rPr>
                <w:noProof/>
              </w:rPr>
            </w:pPr>
          </w:p>
          <w:p w14:paraId="6512761B" w14:textId="77777777" w:rsidR="002923BC" w:rsidRPr="00AC394E" w:rsidRDefault="002923BC" w:rsidP="002923BC">
            <w:pPr>
              <w:pStyle w:val="Default"/>
              <w:rPr>
                <w:i/>
                <w:sz w:val="23"/>
                <w:szCs w:val="23"/>
              </w:rPr>
            </w:pPr>
            <w:r w:rsidRPr="00AC394E">
              <w:rPr>
                <w:i/>
                <w:sz w:val="23"/>
                <w:szCs w:val="23"/>
              </w:rPr>
              <w:t xml:space="preserve">5.30.2.4 Network selection in SNPN access mode </w:t>
            </w:r>
          </w:p>
          <w:p w14:paraId="1049D050" w14:textId="77777777" w:rsidR="002923BC" w:rsidRPr="00AC394E" w:rsidRDefault="002923BC" w:rsidP="002923BC">
            <w:pPr>
              <w:pStyle w:val="Default"/>
              <w:rPr>
                <w:i/>
                <w:sz w:val="22"/>
                <w:szCs w:val="22"/>
              </w:rPr>
            </w:pPr>
            <w:r w:rsidRPr="00AC394E">
              <w:rPr>
                <w:i/>
                <w:sz w:val="22"/>
                <w:szCs w:val="22"/>
              </w:rPr>
              <w:t xml:space="preserve">5.30.2.4.1 General </w:t>
            </w:r>
          </w:p>
          <w:p w14:paraId="7AC9531E" w14:textId="77777777" w:rsidR="002923BC" w:rsidRDefault="002923BC" w:rsidP="002923BC">
            <w:pPr>
              <w:pStyle w:val="CRCoverPage"/>
              <w:spacing w:after="0"/>
              <w:ind w:left="100"/>
              <w:rPr>
                <w:rFonts w:ascii="Times New Roman" w:hAnsi="Times New Roman"/>
                <w:i/>
              </w:rPr>
            </w:pPr>
            <w:r w:rsidRPr="00AC394E">
              <w:rPr>
                <w:rFonts w:ascii="Times New Roman" w:hAnsi="Times New Roman"/>
                <w:i/>
              </w:rPr>
              <w:t xml:space="preserve">An SNPN-enabled UE supports the SNPN access mode. When the UE is set to operate in SNPN access mode the </w:t>
            </w:r>
            <w:r w:rsidRPr="00A53F44">
              <w:rPr>
                <w:rFonts w:ascii="Times New Roman" w:hAnsi="Times New Roman"/>
                <w:i/>
                <w:highlight w:val="yellow"/>
              </w:rPr>
              <w:t>UE selects and registers with SNPNs over Uu as described in clause 5.30.2.4</w:t>
            </w:r>
            <w:r w:rsidRPr="00AC394E">
              <w:rPr>
                <w:rFonts w:ascii="Times New Roman" w:hAnsi="Times New Roman"/>
                <w:i/>
              </w:rPr>
              <w:t>. Network selection in SNPN access mode for access to SNPN services via Untrusted non-3GPP access, Trusted non-3GPP access and Wireline access is specified in clause 5.30.2.12, clause 5.30.2.13 and clause 5.30.2.14 respectively.</w:t>
            </w:r>
          </w:p>
          <w:p w14:paraId="18869FBC" w14:textId="77777777" w:rsidR="002923BC" w:rsidRDefault="002923BC" w:rsidP="002923BC">
            <w:pPr>
              <w:pStyle w:val="CRCoverPage"/>
              <w:spacing w:after="0"/>
              <w:ind w:left="100"/>
              <w:rPr>
                <w:rFonts w:ascii="Times New Roman" w:hAnsi="Times New Roman"/>
                <w:i/>
              </w:rPr>
            </w:pPr>
          </w:p>
          <w:p w14:paraId="7FAAB042" w14:textId="77777777" w:rsidR="002923BC" w:rsidRPr="00AC394E" w:rsidRDefault="002923BC" w:rsidP="002923BC">
            <w:pPr>
              <w:pStyle w:val="CRCoverPage"/>
              <w:spacing w:after="0"/>
              <w:ind w:left="100"/>
              <w:rPr>
                <w:i/>
                <w:sz w:val="22"/>
                <w:szCs w:val="22"/>
              </w:rPr>
            </w:pPr>
            <w:r w:rsidRPr="00A53F44">
              <w:rPr>
                <w:i/>
                <w:sz w:val="22"/>
                <w:szCs w:val="22"/>
                <w:highlight w:val="yellow"/>
              </w:rPr>
              <w:t>5.30.2.4.2</w:t>
            </w:r>
            <w:r w:rsidRPr="00AC394E">
              <w:rPr>
                <w:i/>
                <w:sz w:val="22"/>
                <w:szCs w:val="22"/>
              </w:rPr>
              <w:t xml:space="preserve"> Automatic network selection</w:t>
            </w:r>
          </w:p>
          <w:p w14:paraId="5238C052" w14:textId="77777777" w:rsidR="002923BC" w:rsidRPr="00AC394E" w:rsidRDefault="002923BC" w:rsidP="002923BC">
            <w:pPr>
              <w:pStyle w:val="CRCoverPage"/>
              <w:spacing w:after="0"/>
              <w:ind w:left="100"/>
              <w:rPr>
                <w:i/>
                <w:sz w:val="22"/>
                <w:szCs w:val="22"/>
              </w:rPr>
            </w:pPr>
          </w:p>
          <w:p w14:paraId="6636FCCD" w14:textId="77777777" w:rsidR="002923BC" w:rsidRDefault="002923BC" w:rsidP="002923BC">
            <w:pPr>
              <w:pStyle w:val="CRCoverPage"/>
              <w:spacing w:after="0"/>
              <w:ind w:left="100"/>
              <w:rPr>
                <w:i/>
              </w:rPr>
            </w:pPr>
            <w:r w:rsidRPr="00AC394E">
              <w:rPr>
                <w:i/>
              </w:rPr>
              <w:t xml:space="preserve">If the UE </w:t>
            </w:r>
            <w:r w:rsidRPr="00A53F44">
              <w:rPr>
                <w:i/>
                <w:highlight w:val="yellow"/>
              </w:rPr>
              <w:t>supports accessing an SNPN providing access for Localized Services</w:t>
            </w:r>
            <w:r w:rsidRPr="00AC394E">
              <w:rPr>
                <w:i/>
              </w:rPr>
              <w:t xml:space="preserve"> and the end user enables to access Localized Services, for </w:t>
            </w:r>
            <w:r w:rsidRPr="00AC394E">
              <w:rPr>
                <w:i/>
              </w:rPr>
              <w:lastRenderedPageBreak/>
              <w:t>automatic network selection, the UE shall select and attempts registration on available SNPN in the following order:</w:t>
            </w:r>
          </w:p>
          <w:p w14:paraId="668D3DB4" w14:textId="77777777" w:rsidR="002923BC" w:rsidRDefault="002923BC" w:rsidP="002923BC">
            <w:pPr>
              <w:pStyle w:val="CRCoverPage"/>
              <w:spacing w:after="0"/>
              <w:ind w:left="100"/>
              <w:rPr>
                <w:i/>
              </w:rPr>
            </w:pPr>
          </w:p>
          <w:p w14:paraId="53851E8C" w14:textId="77777777" w:rsidR="002923BC" w:rsidRPr="00142CB3" w:rsidRDefault="002923BC" w:rsidP="002923BC">
            <w:pPr>
              <w:pStyle w:val="CRCoverPage"/>
              <w:spacing w:after="0"/>
              <w:ind w:left="100"/>
              <w:rPr>
                <w:rFonts w:ascii="Times New Roman" w:hAnsi="Times New Roman"/>
              </w:rPr>
            </w:pPr>
            <w:r w:rsidRPr="00AC394E">
              <w:rPr>
                <w:noProof/>
              </w:rPr>
              <w:t>The</w:t>
            </w:r>
            <w:r>
              <w:rPr>
                <w:noProof/>
              </w:rPr>
              <w:t xml:space="preserve"> logic for automatic network selection in an SNPN for access to localized services is supported over </w:t>
            </w:r>
            <w:r w:rsidRPr="00142CB3">
              <w:rPr>
                <w:rFonts w:ascii="Times New Roman" w:hAnsi="Times New Roman"/>
              </w:rPr>
              <w:t>Uu, i.e. 3GPP access.</w:t>
            </w:r>
          </w:p>
          <w:p w14:paraId="34F1B9E0" w14:textId="77777777" w:rsidR="002923BC" w:rsidRPr="00AC394E" w:rsidRDefault="002923BC" w:rsidP="002923BC">
            <w:pPr>
              <w:pStyle w:val="CRCoverPage"/>
              <w:spacing w:after="0"/>
              <w:ind w:left="100"/>
              <w:rPr>
                <w:noProof/>
              </w:rPr>
            </w:pPr>
          </w:p>
          <w:p w14:paraId="708AA7DE" w14:textId="3874981F" w:rsidR="001E41F3" w:rsidRDefault="002923BC" w:rsidP="002923BC">
            <w:pPr>
              <w:pStyle w:val="CRCoverPage"/>
              <w:spacing w:after="0"/>
              <w:ind w:left="100"/>
              <w:rPr>
                <w:noProof/>
              </w:rPr>
            </w:pPr>
            <w:r>
              <w:rPr>
                <w:noProof/>
              </w:rPr>
              <w:t>Hence it needs to be mentioned that the forbidden SNPN lists maintained for localized services, need to maintained only for 3GPP access. This can create confusion if not mentioned explicitly, since the foribdden SNPN lists (which are not for localized services) are maintained per access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F898B" w:rsidR="001E41F3" w:rsidRDefault="00762090">
            <w:pPr>
              <w:pStyle w:val="CRCoverPage"/>
              <w:spacing w:after="0"/>
              <w:ind w:left="100"/>
              <w:rPr>
                <w:noProof/>
              </w:rPr>
            </w:pPr>
            <w:r>
              <w:rPr>
                <w:noProof/>
              </w:rPr>
              <w:t>Clarify that the forbidden SNPN lists maintained for localized services, need to maintained only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52C7" w:rsidR="001E41F3" w:rsidRDefault="00786104">
            <w:pPr>
              <w:pStyle w:val="CRCoverPage"/>
              <w:spacing w:after="0"/>
              <w:ind w:left="100"/>
              <w:rPr>
                <w:noProof/>
              </w:rPr>
            </w:pPr>
            <w:r>
              <w:rPr>
                <w:noProof/>
              </w:rPr>
              <w:t>Incorrect interpration of standards.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04BB0" w:rsidR="001E41F3" w:rsidRDefault="00B61D29">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A8C4E" w:rsidR="001E41F3" w:rsidRDefault="004E36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567F9" w:rsidR="001E41F3" w:rsidRDefault="004E36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2B1EC" w:rsidR="001E41F3" w:rsidRDefault="004E36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C072A" w14:textId="77777777" w:rsidR="00C53651" w:rsidRDefault="00C53651" w:rsidP="00C53651">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09A6DA4" w14:textId="77777777" w:rsidR="00CC1F7B" w:rsidRPr="007F2770" w:rsidRDefault="00CC1F7B" w:rsidP="00CC1F7B">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6F6D28E2" w14:textId="77777777" w:rsidR="00CC1F7B" w:rsidRPr="007F2770" w:rsidRDefault="00CC1F7B" w:rsidP="00CC1F7B">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9C64D21" w14:textId="77777777" w:rsidR="00CC1F7B" w:rsidRPr="007F2770" w:rsidRDefault="00CC1F7B" w:rsidP="00CC1F7B">
      <w:r w:rsidRPr="007F2770">
        <w:t>The functions and procedures of NAS described in the present document are applicable to an SNPN and an SNPN-enabled UE unless indicated otherwise. The key differences brought by the SNPN to the NAS layer are as follows:</w:t>
      </w:r>
    </w:p>
    <w:p w14:paraId="5789BB89" w14:textId="77777777" w:rsidR="00CC1F7B" w:rsidRPr="007F2770" w:rsidRDefault="00CC1F7B" w:rsidP="00CC1F7B">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59EC5AB9" w14:textId="5AC60F7D" w:rsidR="00CC1F7B" w:rsidRDefault="00CC1F7B" w:rsidP="00CC1F7B">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ins w:id="10" w:author="utsav.sinha/Samsung" w:date="2023-07-31T16:15:00Z">
        <w:r w:rsidR="008212CD">
          <w:t xml:space="preserve"> for 3GPP access only</w:t>
        </w:r>
      </w:ins>
      <w:r>
        <w:t xml:space="preserve">. </w:t>
      </w:r>
      <w:r w:rsidRPr="007F2770">
        <w:t>These lists shall be maint</w:t>
      </w:r>
      <w:r>
        <w:t>a</w:t>
      </w:r>
      <w:r w:rsidRPr="007F2770">
        <w:t>ined across activation and deactivation of SNPN access operation mode;</w:t>
      </w:r>
    </w:p>
    <w:p w14:paraId="5B6150E2" w14:textId="77777777" w:rsidR="00CC1F7B" w:rsidRPr="007F2770" w:rsidRDefault="00CC1F7B" w:rsidP="00CC1F7B">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p>
    <w:p w14:paraId="3F68DA99" w14:textId="77777777" w:rsidR="00CC1F7B" w:rsidRPr="007F2770" w:rsidRDefault="00CC1F7B" w:rsidP="00CC1F7B">
      <w:pPr>
        <w:pStyle w:val="B1"/>
      </w:pPr>
      <w:r w:rsidRPr="007F2770">
        <w:t>c)</w:t>
      </w:r>
      <w:r w:rsidRPr="007F2770">
        <w:tab/>
        <w:t>inter-system change to and from S1 mode is not supported;</w:t>
      </w:r>
    </w:p>
    <w:p w14:paraId="3496FA06" w14:textId="77777777" w:rsidR="00CC1F7B" w:rsidRPr="007F2770" w:rsidRDefault="00CC1F7B" w:rsidP="00CC1F7B">
      <w:pPr>
        <w:pStyle w:val="B1"/>
      </w:pPr>
      <w:r w:rsidRPr="007F2770">
        <w:t>d)</w:t>
      </w:r>
      <w:r w:rsidRPr="007F2770">
        <w:tab/>
        <w:t>void;</w:t>
      </w:r>
    </w:p>
    <w:p w14:paraId="1F0274E0" w14:textId="77777777" w:rsidR="00CC1F7B" w:rsidRPr="007F2770" w:rsidRDefault="00CC1F7B" w:rsidP="00CC1F7B">
      <w:pPr>
        <w:pStyle w:val="B1"/>
      </w:pPr>
      <w:r w:rsidRPr="007F2770">
        <w:t>e)</w:t>
      </w:r>
      <w:r w:rsidRPr="007F2770">
        <w:tab/>
        <w:t>CAG is not supported in SNPN access operation mode;</w:t>
      </w:r>
    </w:p>
    <w:p w14:paraId="3C4A6DCC" w14:textId="77777777" w:rsidR="00CC1F7B" w:rsidRPr="007F2770" w:rsidRDefault="00CC1F7B" w:rsidP="00CC1F7B">
      <w:pPr>
        <w:pStyle w:val="B1"/>
      </w:pPr>
      <w:r w:rsidRPr="007F2770">
        <w:t>f)</w:t>
      </w:r>
      <w:r w:rsidRPr="007F2770">
        <w:tab/>
        <w:t>with respect to the 5GMM cause values:</w:t>
      </w:r>
    </w:p>
    <w:p w14:paraId="0E62FC56" w14:textId="77777777" w:rsidR="00CC1F7B" w:rsidRPr="007F2770" w:rsidRDefault="00CC1F7B" w:rsidP="00CC1F7B">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6771ED3" w14:textId="77777777" w:rsidR="00CC1F7B" w:rsidRPr="007F2770" w:rsidRDefault="00CC1F7B" w:rsidP="00CC1F7B">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22E6453E" w14:textId="77777777" w:rsidR="00CC1F7B" w:rsidRPr="007F2770" w:rsidRDefault="00CC1F7B" w:rsidP="00CC1F7B">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76FB2506" w14:textId="77777777" w:rsidR="00CC1F7B" w:rsidRPr="007F2770" w:rsidRDefault="00CC1F7B" w:rsidP="00CC1F7B">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1BC85EA7" w14:textId="77777777" w:rsidR="00CC1F7B" w:rsidRPr="007F2770" w:rsidRDefault="00CC1F7B" w:rsidP="00CC1F7B">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70E3EFBA" w14:textId="77777777" w:rsidR="00CC1F7B" w:rsidRPr="007F2770" w:rsidRDefault="00CC1F7B" w:rsidP="00CC1F7B">
      <w:pPr>
        <w:pStyle w:val="B1"/>
      </w:pPr>
      <w:r w:rsidRPr="007F2770">
        <w:t>i)</w:t>
      </w:r>
      <w:r w:rsidRPr="007F2770">
        <w:tab/>
        <w:t>when registered to an SNPN, the UE shall use only the UE policies provided by the registered SNPN;</w:t>
      </w:r>
    </w:p>
    <w:p w14:paraId="7370A236" w14:textId="77777777" w:rsidR="00CC1F7B" w:rsidRPr="007F2770" w:rsidRDefault="00CC1F7B" w:rsidP="00CC1F7B">
      <w:pPr>
        <w:pStyle w:val="B1"/>
      </w:pPr>
      <w:r w:rsidRPr="007F2770">
        <w:t>j)</w:t>
      </w:r>
      <w:r w:rsidRPr="007F2770">
        <w:tab/>
        <w:t xml:space="preserve">inclusion of a TAI of an SNPN other than the registered SNPN, into the registration area is not supported. </w:t>
      </w:r>
      <w:bookmarkStart w:id="11" w:name="_Hlk119445926"/>
      <w:r w:rsidRPr="007F2770">
        <w:t xml:space="preserve">The AMF </w:t>
      </w:r>
      <w:bookmarkEnd w:id="11"/>
      <w:r w:rsidRPr="007F2770">
        <w:t>of an SNPN shall only include into the registration area one or more TAIs of the registered SNPN;</w:t>
      </w:r>
    </w:p>
    <w:p w14:paraId="430BE455" w14:textId="77777777" w:rsidR="00CC1F7B" w:rsidRPr="007F2770" w:rsidRDefault="00CC1F7B" w:rsidP="00CC1F7B">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3A436E51" w14:textId="77777777" w:rsidR="00CC1F7B" w:rsidRDefault="00CC1F7B" w:rsidP="00CC1F7B">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47EBE04F" w14:textId="77777777" w:rsidR="00CC1F7B" w:rsidRPr="007F2770" w:rsidRDefault="00CC1F7B" w:rsidP="00CC1F7B">
      <w:pPr>
        <w:pStyle w:val="B1"/>
      </w:pPr>
      <w:r w:rsidRPr="007F2770">
        <w:t>k)</w:t>
      </w:r>
      <w:r w:rsidRPr="007F2770">
        <w:tab/>
        <w:t>void;</w:t>
      </w:r>
    </w:p>
    <w:p w14:paraId="3F090A18" w14:textId="77777777" w:rsidR="00CC1F7B" w:rsidRPr="007F2770" w:rsidRDefault="00CC1F7B" w:rsidP="00CC1F7B">
      <w:pPr>
        <w:pStyle w:val="B1"/>
      </w:pPr>
      <w:r w:rsidRPr="007F2770">
        <w:t>l)</w:t>
      </w:r>
      <w:r w:rsidRPr="007F2770">
        <w:tab/>
        <w:t>void;</w:t>
      </w:r>
    </w:p>
    <w:p w14:paraId="58D51AED" w14:textId="77777777" w:rsidR="00CC1F7B" w:rsidRDefault="00CC1F7B" w:rsidP="00CC1F7B">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0276D8A2" w14:textId="77777777" w:rsidR="00CC1F7B" w:rsidRPr="007F2770" w:rsidRDefault="00CC1F7B" w:rsidP="00CC1F7B">
      <w:pPr>
        <w:pStyle w:val="B1"/>
      </w:pPr>
      <w:r w:rsidRPr="007F2770">
        <w:t>n)</w:t>
      </w:r>
      <w:r w:rsidRPr="007F2770">
        <w:tab/>
      </w:r>
      <w:r w:rsidRPr="007F2770">
        <w:rPr>
          <w:lang w:eastAsia="zh-CN"/>
        </w:rPr>
        <w:t>CIoT 5GS optimizations are not supported</w:t>
      </w:r>
      <w:r w:rsidRPr="007F2770">
        <w:t>;</w:t>
      </w:r>
    </w:p>
    <w:p w14:paraId="24616CDC" w14:textId="77777777" w:rsidR="00CC1F7B" w:rsidRPr="007F2770" w:rsidRDefault="00CC1F7B" w:rsidP="00CC1F7B">
      <w:pPr>
        <w:pStyle w:val="B1"/>
      </w:pPr>
      <w:r w:rsidRPr="007F2770">
        <w:t>o)</w:t>
      </w:r>
      <w:r w:rsidRPr="007F2770">
        <w:tab/>
        <w:t>void;</w:t>
      </w:r>
    </w:p>
    <w:p w14:paraId="4899FBA1" w14:textId="77777777" w:rsidR="00CC1F7B" w:rsidRPr="007F2770" w:rsidRDefault="00CC1F7B" w:rsidP="00CC1F7B">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565739CF" w14:textId="77777777" w:rsidR="00CC1F7B" w:rsidRPr="007F2770" w:rsidRDefault="00CC1F7B" w:rsidP="00CC1F7B">
      <w:pPr>
        <w:pStyle w:val="B1"/>
      </w:pPr>
      <w:r w:rsidRPr="007F2770">
        <w:t>q)</w:t>
      </w:r>
      <w:r w:rsidRPr="007F2770">
        <w:tab/>
        <w:t>when registering or registered to an SNPN, the UE shall only consider:</w:t>
      </w:r>
    </w:p>
    <w:p w14:paraId="6B51B0BC" w14:textId="77777777" w:rsidR="00CC1F7B" w:rsidRPr="007F2770" w:rsidRDefault="00CC1F7B" w:rsidP="00CC1F7B">
      <w:pPr>
        <w:pStyle w:val="B2"/>
      </w:pPr>
      <w:r w:rsidRPr="007F2770">
        <w:t>1)</w:t>
      </w:r>
      <w:r w:rsidRPr="007F2770">
        <w:tab/>
        <w:t>a last visited registered TAI visited in the same SNPN as an available last visited registered TAI; or</w:t>
      </w:r>
    </w:p>
    <w:p w14:paraId="37F603C6" w14:textId="77777777" w:rsidR="00CC1F7B" w:rsidRPr="007F2770" w:rsidRDefault="00CC1F7B" w:rsidP="00CC1F7B">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3FB96EC" w14:textId="77777777" w:rsidR="00CC1F7B" w:rsidRPr="007F2770" w:rsidRDefault="00CC1F7B" w:rsidP="00CC1F7B">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15D9CD54" w14:textId="77777777" w:rsidR="00CC1F7B" w:rsidRPr="007F2770" w:rsidRDefault="00CC1F7B" w:rsidP="00CC1F7B">
      <w:pPr>
        <w:pStyle w:val="B1"/>
      </w:pPr>
      <w:r w:rsidRPr="007F2770">
        <w:t>r)</w:t>
      </w:r>
      <w:r w:rsidRPr="007F2770">
        <w:tab/>
        <w:t>emergency service fallback is not supported;</w:t>
      </w:r>
    </w:p>
    <w:p w14:paraId="5FA6D114" w14:textId="77777777" w:rsidR="00CC1F7B" w:rsidRPr="007F2770" w:rsidRDefault="00CC1F7B" w:rsidP="00CC1F7B">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1DAFC3A2" w14:textId="77777777" w:rsidR="00CC1F7B" w:rsidRPr="007F2770" w:rsidRDefault="00CC1F7B" w:rsidP="00CC1F7B">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7AF0EFBF" w14:textId="77777777" w:rsidR="00CC1F7B" w:rsidRPr="007F2770" w:rsidRDefault="00CC1F7B" w:rsidP="00CC1F7B">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082A60AF" w14:textId="77777777" w:rsidR="00CC1F7B" w:rsidRPr="007F2770" w:rsidRDefault="00CC1F7B" w:rsidP="00CC1F7B">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5CCBDB6F" w14:textId="77777777" w:rsidR="00CC1F7B" w:rsidRPr="007F2770" w:rsidRDefault="00CC1F7B" w:rsidP="00CC1F7B">
      <w:pPr>
        <w:pStyle w:val="B1"/>
      </w:pPr>
      <w:r w:rsidRPr="007F2770">
        <w:t>x)</w:t>
      </w:r>
      <w:r w:rsidRPr="007F2770">
        <w:tab/>
        <w:t>eCall over IMS is not supported in SNPN access operation mode and the UE ignores any USIM configuration for eCall only mode;</w:t>
      </w:r>
    </w:p>
    <w:p w14:paraId="13AE2491" w14:textId="77777777" w:rsidR="00CC1F7B" w:rsidRPr="007F2770" w:rsidRDefault="00CC1F7B" w:rsidP="00CC1F7B">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ABD9017" w14:textId="77777777" w:rsidR="00CC1F7B" w:rsidRPr="007F2770" w:rsidRDefault="00CC1F7B" w:rsidP="00CC1F7B">
      <w:pPr>
        <w:pStyle w:val="B1"/>
        <w:rPr>
          <w:lang w:eastAsia="zh-CN"/>
        </w:rPr>
      </w:pPr>
      <w:r w:rsidRPr="007F2770">
        <w:rPr>
          <w:lang w:eastAsia="zh-CN"/>
        </w:rPr>
        <w:lastRenderedPageBreak/>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754D8BC8" w14:textId="77777777" w:rsidR="00CC1F7B" w:rsidRPr="007F2770" w:rsidRDefault="00CC1F7B" w:rsidP="00CC1F7B">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3AF87829" w14:textId="77777777" w:rsidR="00CC1F7B" w:rsidRDefault="00CC1F7B" w:rsidP="00CC1F7B">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9268426" w14:textId="77777777" w:rsidR="00CC1F7B" w:rsidRDefault="00CC1F7B" w:rsidP="00CC1F7B">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05A89C0C" w14:textId="77777777" w:rsidR="00CC1F7B" w:rsidRPr="007F2770" w:rsidRDefault="00CC1F7B" w:rsidP="00CC1F7B">
      <w:pPr>
        <w:pStyle w:val="NO"/>
      </w:pPr>
      <w:r>
        <w:t>NOTE 4</w:t>
      </w:r>
      <w:r w:rsidRPr="007F2770">
        <w:t>:</w:t>
      </w:r>
      <w:r w:rsidRPr="007F2770">
        <w:tab/>
      </w:r>
      <w:r>
        <w:rPr>
          <w:lang w:eastAsia="zh-CN"/>
        </w:rPr>
        <w:t>The UE can select PS domain for emergency session attempt.</w:t>
      </w:r>
    </w:p>
    <w:p w14:paraId="30771D9A" w14:textId="77777777" w:rsidR="00CC1F7B" w:rsidRPr="007F2770" w:rsidRDefault="00CC1F7B" w:rsidP="00CC1F7B">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769FCB1A" w14:textId="7B7F9038" w:rsidR="00C53651" w:rsidRDefault="00C53651" w:rsidP="00C5365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C536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0F3A3" w14:textId="77777777" w:rsidR="004E5F84" w:rsidRDefault="004E5F84">
      <w:r>
        <w:separator/>
      </w:r>
    </w:p>
  </w:endnote>
  <w:endnote w:type="continuationSeparator" w:id="0">
    <w:p w14:paraId="17FE2263" w14:textId="77777777" w:rsidR="004E5F84" w:rsidRDefault="004E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1F816" w14:textId="77777777" w:rsidR="004E5F84" w:rsidRDefault="004E5F84">
      <w:r>
        <w:separator/>
      </w:r>
    </w:p>
  </w:footnote>
  <w:footnote w:type="continuationSeparator" w:id="0">
    <w:p w14:paraId="695150AB" w14:textId="77777777" w:rsidR="004E5F84" w:rsidRDefault="004E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Samsung">
    <w15:presenceInfo w15:providerId="None" w15:userId="utsav.sinha/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3C"/>
    <w:rsid w:val="000A6394"/>
    <w:rsid w:val="000B7FED"/>
    <w:rsid w:val="000C038A"/>
    <w:rsid w:val="000C6598"/>
    <w:rsid w:val="000D44B3"/>
    <w:rsid w:val="00104F18"/>
    <w:rsid w:val="00145D43"/>
    <w:rsid w:val="00152FCF"/>
    <w:rsid w:val="001710B6"/>
    <w:rsid w:val="00192C46"/>
    <w:rsid w:val="001A08B3"/>
    <w:rsid w:val="001A7B60"/>
    <w:rsid w:val="001B52F0"/>
    <w:rsid w:val="001B7A65"/>
    <w:rsid w:val="001E41F3"/>
    <w:rsid w:val="00230D07"/>
    <w:rsid w:val="0026004D"/>
    <w:rsid w:val="002640DD"/>
    <w:rsid w:val="00275D12"/>
    <w:rsid w:val="00284FEB"/>
    <w:rsid w:val="002860C4"/>
    <w:rsid w:val="002923BC"/>
    <w:rsid w:val="002B5741"/>
    <w:rsid w:val="002D305E"/>
    <w:rsid w:val="002E472E"/>
    <w:rsid w:val="00305409"/>
    <w:rsid w:val="00305F43"/>
    <w:rsid w:val="003609EF"/>
    <w:rsid w:val="0036231A"/>
    <w:rsid w:val="00367E24"/>
    <w:rsid w:val="00374DD4"/>
    <w:rsid w:val="00394BA3"/>
    <w:rsid w:val="003A0EF9"/>
    <w:rsid w:val="003E1A36"/>
    <w:rsid w:val="00410371"/>
    <w:rsid w:val="00416780"/>
    <w:rsid w:val="004242F1"/>
    <w:rsid w:val="0042640D"/>
    <w:rsid w:val="00453F3E"/>
    <w:rsid w:val="00475513"/>
    <w:rsid w:val="004903B4"/>
    <w:rsid w:val="004B75B7"/>
    <w:rsid w:val="004E36D6"/>
    <w:rsid w:val="004E5F84"/>
    <w:rsid w:val="00510B53"/>
    <w:rsid w:val="005141D9"/>
    <w:rsid w:val="0051580D"/>
    <w:rsid w:val="00520CA3"/>
    <w:rsid w:val="005329C3"/>
    <w:rsid w:val="00547111"/>
    <w:rsid w:val="00592D74"/>
    <w:rsid w:val="005A7FAF"/>
    <w:rsid w:val="005C23DC"/>
    <w:rsid w:val="005C5FB1"/>
    <w:rsid w:val="005E2C44"/>
    <w:rsid w:val="00600E7B"/>
    <w:rsid w:val="00621188"/>
    <w:rsid w:val="006257ED"/>
    <w:rsid w:val="00653DE4"/>
    <w:rsid w:val="00665C47"/>
    <w:rsid w:val="00695808"/>
    <w:rsid w:val="006B46FB"/>
    <w:rsid w:val="006E21FB"/>
    <w:rsid w:val="006F7EDC"/>
    <w:rsid w:val="00732F28"/>
    <w:rsid w:val="00762090"/>
    <w:rsid w:val="00786104"/>
    <w:rsid w:val="00792342"/>
    <w:rsid w:val="007977A8"/>
    <w:rsid w:val="007B512A"/>
    <w:rsid w:val="007C2097"/>
    <w:rsid w:val="007D6A07"/>
    <w:rsid w:val="007D6A43"/>
    <w:rsid w:val="007F7259"/>
    <w:rsid w:val="008040A8"/>
    <w:rsid w:val="00804359"/>
    <w:rsid w:val="008212CD"/>
    <w:rsid w:val="008279FA"/>
    <w:rsid w:val="008626E7"/>
    <w:rsid w:val="00870EE7"/>
    <w:rsid w:val="008863B9"/>
    <w:rsid w:val="008A45A6"/>
    <w:rsid w:val="008D3CCC"/>
    <w:rsid w:val="008E111D"/>
    <w:rsid w:val="008F3789"/>
    <w:rsid w:val="008F686C"/>
    <w:rsid w:val="009148DE"/>
    <w:rsid w:val="00923B3D"/>
    <w:rsid w:val="00941E30"/>
    <w:rsid w:val="00946DD9"/>
    <w:rsid w:val="00952D3C"/>
    <w:rsid w:val="00960251"/>
    <w:rsid w:val="009777D9"/>
    <w:rsid w:val="00991B88"/>
    <w:rsid w:val="0099636B"/>
    <w:rsid w:val="009A5753"/>
    <w:rsid w:val="009A579D"/>
    <w:rsid w:val="009B7C01"/>
    <w:rsid w:val="009D5F6D"/>
    <w:rsid w:val="009D7DD4"/>
    <w:rsid w:val="009E3297"/>
    <w:rsid w:val="009F734F"/>
    <w:rsid w:val="00A246B6"/>
    <w:rsid w:val="00A312E5"/>
    <w:rsid w:val="00A47E70"/>
    <w:rsid w:val="00A50CF0"/>
    <w:rsid w:val="00A7671C"/>
    <w:rsid w:val="00A80F6E"/>
    <w:rsid w:val="00A8622E"/>
    <w:rsid w:val="00AA2CBC"/>
    <w:rsid w:val="00AC5820"/>
    <w:rsid w:val="00AD1CD8"/>
    <w:rsid w:val="00B258BB"/>
    <w:rsid w:val="00B61D29"/>
    <w:rsid w:val="00B67B97"/>
    <w:rsid w:val="00B968C8"/>
    <w:rsid w:val="00BA3EC5"/>
    <w:rsid w:val="00BA51D9"/>
    <w:rsid w:val="00BB595F"/>
    <w:rsid w:val="00BB5DFC"/>
    <w:rsid w:val="00BD279D"/>
    <w:rsid w:val="00BD6BB8"/>
    <w:rsid w:val="00C53651"/>
    <w:rsid w:val="00C66BA2"/>
    <w:rsid w:val="00C870F6"/>
    <w:rsid w:val="00C95985"/>
    <w:rsid w:val="00CC1F7B"/>
    <w:rsid w:val="00CC5026"/>
    <w:rsid w:val="00CC68D0"/>
    <w:rsid w:val="00D00C17"/>
    <w:rsid w:val="00D03F9A"/>
    <w:rsid w:val="00D06D51"/>
    <w:rsid w:val="00D24991"/>
    <w:rsid w:val="00D4090F"/>
    <w:rsid w:val="00D452AA"/>
    <w:rsid w:val="00D50255"/>
    <w:rsid w:val="00D52ADE"/>
    <w:rsid w:val="00D66520"/>
    <w:rsid w:val="00D80124"/>
    <w:rsid w:val="00D84AE9"/>
    <w:rsid w:val="00DE34CF"/>
    <w:rsid w:val="00E13F3D"/>
    <w:rsid w:val="00E34898"/>
    <w:rsid w:val="00E968F6"/>
    <w:rsid w:val="00EB09B7"/>
    <w:rsid w:val="00EE7D7C"/>
    <w:rsid w:val="00F25D98"/>
    <w:rsid w:val="00F300FB"/>
    <w:rsid w:val="00F61657"/>
    <w:rsid w:val="00F918C0"/>
    <w:rsid w:val="00FA61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1F7B"/>
    <w:rPr>
      <w:rFonts w:ascii="Times New Roman" w:hAnsi="Times New Roman"/>
      <w:lang w:val="en-GB" w:eastAsia="en-US"/>
    </w:rPr>
  </w:style>
  <w:style w:type="character" w:customStyle="1" w:styleId="B1Char">
    <w:name w:val="B1 Char"/>
    <w:link w:val="B1"/>
    <w:qFormat/>
    <w:locked/>
    <w:rsid w:val="00CC1F7B"/>
    <w:rPr>
      <w:rFonts w:ascii="Times New Roman" w:hAnsi="Times New Roman"/>
      <w:lang w:val="en-GB" w:eastAsia="en-US"/>
    </w:rPr>
  </w:style>
  <w:style w:type="character" w:customStyle="1" w:styleId="B2Char">
    <w:name w:val="B2 Char"/>
    <w:link w:val="B2"/>
    <w:qFormat/>
    <w:rsid w:val="00CC1F7B"/>
    <w:rPr>
      <w:rFonts w:ascii="Times New Roman" w:hAnsi="Times New Roman"/>
      <w:lang w:val="en-GB" w:eastAsia="en-US"/>
    </w:rPr>
  </w:style>
  <w:style w:type="paragraph" w:customStyle="1" w:styleId="Default">
    <w:name w:val="Default"/>
    <w:rsid w:val="002923BC"/>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9BDE9-F8B6-4104-B200-F2C52673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2072</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66</cp:revision>
  <cp:lastPrinted>1900-01-01T00:00:00Z</cp:lastPrinted>
  <dcterms:created xsi:type="dcterms:W3CDTF">2023-01-09T13:03:00Z</dcterms:created>
  <dcterms:modified xsi:type="dcterms:W3CDTF">2023-08-14T08:23:00Z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